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4"/>
        <w:gridCol w:w="5130"/>
      </w:tblGrid>
      <w:tr w:rsidR="00031FEB" w:rsidRPr="00BE527E" w14:paraId="6382C1F9" w14:textId="77777777" w:rsidTr="00FF43BC">
        <w:trPr>
          <w:trHeight w:val="1687"/>
        </w:trPr>
        <w:tc>
          <w:tcPr>
            <w:tcW w:w="9784" w:type="dxa"/>
            <w:gridSpan w:val="2"/>
          </w:tcPr>
          <w:p w14:paraId="72D81396" w14:textId="77777777" w:rsidR="00B76D7F" w:rsidRPr="00BE527E" w:rsidRDefault="004C7F7D" w:rsidP="004C7F7D">
            <w:pPr>
              <w:tabs>
                <w:tab w:val="left" w:pos="3794"/>
                <w:tab w:val="center" w:pos="4822"/>
              </w:tabs>
              <w:spacing w:before="80" w:line="20" w:lineRule="auto"/>
              <w:rPr>
                <w:rFonts w:ascii="Marianne" w:hAnsi="Marianne"/>
              </w:rPr>
            </w:pPr>
            <w:r w:rsidRPr="00BE527E">
              <w:rPr>
                <w:rFonts w:ascii="Marianne" w:hAnsi="Marianne"/>
              </w:rPr>
              <w:tab/>
            </w:r>
          </w:p>
          <w:p w14:paraId="66744A17" w14:textId="77777777" w:rsidR="004C7F7D" w:rsidRPr="00BE527E" w:rsidRDefault="004C7F7D" w:rsidP="00FF43BC">
            <w:pPr>
              <w:spacing w:before="80" w:line="20" w:lineRule="auto"/>
              <w:jc w:val="center"/>
              <w:rPr>
                <w:rFonts w:ascii="Marianne" w:hAnsi="Marianne"/>
              </w:rPr>
            </w:pPr>
          </w:p>
          <w:p w14:paraId="164B4414" w14:textId="77777777" w:rsidR="00B76D7F" w:rsidRPr="00BE527E" w:rsidRDefault="00B76D7F" w:rsidP="004C7F7D">
            <w:pPr>
              <w:jc w:val="center"/>
              <w:rPr>
                <w:rFonts w:ascii="Marianne" w:hAnsi="Marianne"/>
              </w:rPr>
            </w:pPr>
          </w:p>
          <w:p w14:paraId="607F6012" w14:textId="77777777" w:rsidR="004C7F7D" w:rsidRPr="00BE527E" w:rsidRDefault="004C7F7D" w:rsidP="004C7F7D">
            <w:pPr>
              <w:jc w:val="center"/>
              <w:rPr>
                <w:rFonts w:ascii="Marianne" w:hAnsi="Marianne"/>
              </w:rPr>
            </w:pPr>
          </w:p>
          <w:p w14:paraId="11958435" w14:textId="19FAA8FB" w:rsidR="004C7F7D" w:rsidRPr="00BE527E" w:rsidRDefault="00C52FD6" w:rsidP="00FF7325">
            <w:pPr>
              <w:jc w:val="center"/>
              <w:rPr>
                <w:rFonts w:ascii="Marianne" w:hAnsi="Marianne"/>
              </w:rPr>
            </w:pPr>
            <w:r w:rsidRPr="008C1FB9">
              <w:rPr>
                <w:noProof/>
              </w:rPr>
              <w:drawing>
                <wp:inline distT="0" distB="0" distL="0" distR="0" wp14:anchorId="40316ADE" wp14:editId="42DD9DA4">
                  <wp:extent cx="2372894" cy="959944"/>
                  <wp:effectExtent l="0" t="0" r="0" b="0"/>
                  <wp:docPr id="4" name="Imag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1B365B7-D643-59AB-737D-20B94AC7916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3">
                            <a:extLst>
                              <a:ext uri="{FF2B5EF4-FFF2-40B4-BE49-F238E27FC236}">
                                <a16:creationId xmlns:a16="http://schemas.microsoft.com/office/drawing/2014/main" id="{41B365B7-D643-59AB-737D-20B94AC7916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2894" cy="959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FDADC9" w14:textId="77777777" w:rsidR="004C7F7D" w:rsidRPr="00BE527E" w:rsidRDefault="004C7F7D" w:rsidP="007E18A1">
            <w:pPr>
              <w:rPr>
                <w:rFonts w:ascii="Marianne" w:hAnsi="Marianne"/>
              </w:rPr>
            </w:pPr>
          </w:p>
          <w:p w14:paraId="3200CB44" w14:textId="77777777" w:rsidR="004C7F7D" w:rsidRPr="00BE527E" w:rsidRDefault="004C7F7D" w:rsidP="004C7F7D">
            <w:pPr>
              <w:jc w:val="center"/>
              <w:rPr>
                <w:rFonts w:ascii="Marianne" w:hAnsi="Marianne"/>
              </w:rPr>
            </w:pPr>
          </w:p>
        </w:tc>
      </w:tr>
      <w:tr w:rsidR="00B76D7F" w:rsidRPr="00BE527E" w14:paraId="62DCC83A" w14:textId="77777777" w:rsidTr="00FF43BC">
        <w:trPr>
          <w:trHeight w:val="1854"/>
        </w:trPr>
        <w:tc>
          <w:tcPr>
            <w:tcW w:w="465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8583B" w14:textId="29D95E1B" w:rsidR="00B76D7F" w:rsidRPr="00BE527E" w:rsidRDefault="007D684E" w:rsidP="00FF43BC">
            <w:pPr>
              <w:rPr>
                <w:rFonts w:ascii="Marianne" w:hAnsi="Marianne"/>
              </w:rPr>
            </w:pPr>
            <w:r w:rsidRPr="00BE527E">
              <w:rPr>
                <w:rFonts w:ascii="Marianne" w:hAnsi="Marianne"/>
              </w:rPr>
              <w:t xml:space="preserve">Direction </w:t>
            </w:r>
            <w:r w:rsidR="00C52FD6">
              <w:rPr>
                <w:rFonts w:ascii="Marianne" w:hAnsi="Marianne"/>
              </w:rPr>
              <w:t xml:space="preserve">des Achats </w:t>
            </w:r>
          </w:p>
          <w:p w14:paraId="1160D739" w14:textId="77777777" w:rsidR="00B76D7F" w:rsidRPr="00BE527E" w:rsidRDefault="00B76D7F" w:rsidP="00FF43BC">
            <w:pPr>
              <w:rPr>
                <w:rFonts w:ascii="Marianne" w:hAnsi="Marianne"/>
              </w:rPr>
            </w:pPr>
          </w:p>
          <w:p w14:paraId="4B2D6193" w14:textId="6BA7A185" w:rsidR="00B76D7F" w:rsidRPr="00BE527E" w:rsidRDefault="00BF3F0C" w:rsidP="00FF7325">
            <w:pPr>
              <w:pStyle w:val="Titre1"/>
              <w:rPr>
                <w:rFonts w:ascii="Marianne" w:hAnsi="Marianne"/>
                <w:b w:val="0"/>
                <w:bCs/>
              </w:rPr>
            </w:pPr>
            <w:r>
              <w:rPr>
                <w:rFonts w:ascii="Marianne" w:hAnsi="Marianne"/>
                <w:b w:val="0"/>
                <w:bCs/>
              </w:rPr>
              <w:t>Procédure : appel d’offres ouvert</w:t>
            </w:r>
          </w:p>
        </w:tc>
        <w:tc>
          <w:tcPr>
            <w:tcW w:w="5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052343" w14:textId="77777777" w:rsidR="00A11578" w:rsidRPr="00BE527E" w:rsidRDefault="00A3267C" w:rsidP="00FF43BC">
            <w:pPr>
              <w:pStyle w:val="Titre1"/>
              <w:rPr>
                <w:rFonts w:ascii="Marianne" w:hAnsi="Marianne"/>
              </w:rPr>
            </w:pPr>
            <w:r w:rsidRPr="00BE527E">
              <w:rPr>
                <w:rFonts w:ascii="Marianne" w:hAnsi="Marianne"/>
              </w:rPr>
              <w:t xml:space="preserve"> </w:t>
            </w:r>
          </w:p>
          <w:p w14:paraId="0B269989" w14:textId="2B12326E" w:rsidR="00B76D7F" w:rsidRPr="00BE527E" w:rsidRDefault="00530E77" w:rsidP="00FF7325">
            <w:pPr>
              <w:pStyle w:val="Titre1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 xml:space="preserve">Fichier mis à jour le </w:t>
            </w:r>
          </w:p>
        </w:tc>
      </w:tr>
    </w:tbl>
    <w:p w14:paraId="4AFA4065" w14:textId="77777777" w:rsidR="00B76D7F" w:rsidRPr="00BE527E" w:rsidRDefault="00B76D7F" w:rsidP="00B76D7F">
      <w:pPr>
        <w:ind w:left="284" w:right="567"/>
        <w:jc w:val="both"/>
        <w:rPr>
          <w:rFonts w:ascii="Marianne" w:hAnsi="Marianne"/>
          <w:bCs/>
        </w:rPr>
      </w:pPr>
    </w:p>
    <w:p w14:paraId="7D854F09" w14:textId="490FDE67" w:rsidR="000061D8" w:rsidRPr="00BE527E" w:rsidRDefault="00B76D7F" w:rsidP="00530E77">
      <w:pPr>
        <w:ind w:left="142"/>
        <w:jc w:val="both"/>
        <w:rPr>
          <w:rFonts w:ascii="Marianne" w:hAnsi="Marianne"/>
          <w:b/>
          <w:bCs/>
        </w:rPr>
      </w:pPr>
      <w:r w:rsidRPr="008128DA">
        <w:rPr>
          <w:rFonts w:cs="Arial"/>
          <w:bCs/>
        </w:rPr>
        <w:t>OBJET</w:t>
      </w:r>
      <w:r w:rsidRPr="00BE527E">
        <w:rPr>
          <w:rFonts w:ascii="Courier New" w:hAnsi="Courier New" w:cs="Courier New"/>
          <w:bCs/>
        </w:rPr>
        <w:t> </w:t>
      </w:r>
      <w:r w:rsidRPr="00BE527E">
        <w:rPr>
          <w:rFonts w:ascii="Marianne" w:hAnsi="Marianne"/>
          <w:bCs/>
        </w:rPr>
        <w:t xml:space="preserve">: </w:t>
      </w:r>
      <w:r w:rsidR="00BF3F0C">
        <w:rPr>
          <w:rFonts w:ascii="Marianne" w:hAnsi="Marianne"/>
          <w:bCs/>
        </w:rPr>
        <w:t xml:space="preserve"> </w:t>
      </w:r>
      <w:r w:rsidR="00BF3F0C" w:rsidRPr="00A54736">
        <w:rPr>
          <w:rFonts w:cs="Arial"/>
          <w:bCs/>
        </w:rPr>
        <w:t xml:space="preserve">FOURNITURE </w:t>
      </w:r>
      <w:r w:rsidR="008128DA">
        <w:rPr>
          <w:rFonts w:cs="Arial"/>
          <w:bCs/>
        </w:rPr>
        <w:t>DE PRODUITS D’HYGIENE CORPORELLE</w:t>
      </w:r>
    </w:p>
    <w:p w14:paraId="7E35FF22" w14:textId="77777777" w:rsidR="004B6089" w:rsidRPr="00BE527E" w:rsidRDefault="004B6089" w:rsidP="004B6089">
      <w:pPr>
        <w:jc w:val="both"/>
        <w:rPr>
          <w:rFonts w:ascii="Marianne" w:hAnsi="Marianne"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2"/>
      </w:tblGrid>
      <w:tr w:rsidR="00FF7325" w:rsidRPr="00FF7325" w14:paraId="53CDEC49" w14:textId="77777777" w:rsidTr="00FF7325">
        <w:tc>
          <w:tcPr>
            <w:tcW w:w="9662" w:type="dxa"/>
            <w:shd w:val="clear" w:color="auto" w:fill="F3F3F3"/>
          </w:tcPr>
          <w:p w14:paraId="7889A6B8" w14:textId="77777777" w:rsidR="00FF7325" w:rsidRPr="00FF7325" w:rsidRDefault="00FF7325" w:rsidP="00A21BBD">
            <w:pPr>
              <w:pStyle w:val="Paragraphedeliste"/>
              <w:numPr>
                <w:ilvl w:val="0"/>
                <w:numId w:val="2"/>
              </w:numPr>
              <w:spacing w:before="120" w:after="120"/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FF7325">
              <w:rPr>
                <w:rFonts w:ascii="Marianne" w:hAnsi="Marianne"/>
                <w:b/>
                <w:bCs/>
                <w:sz w:val="20"/>
                <w:szCs w:val="20"/>
              </w:rPr>
              <w:t>Question entreprise</w:t>
            </w:r>
          </w:p>
        </w:tc>
      </w:tr>
      <w:tr w:rsidR="00FF7325" w:rsidRPr="00FF7325" w14:paraId="62D906C4" w14:textId="77777777" w:rsidTr="00A933CB">
        <w:tc>
          <w:tcPr>
            <w:tcW w:w="9662" w:type="dxa"/>
            <w:shd w:val="clear" w:color="auto" w:fill="auto"/>
          </w:tcPr>
          <w:p w14:paraId="1DEE87B6" w14:textId="3C080AA1" w:rsidR="00FF7325" w:rsidRPr="00FF7325" w:rsidRDefault="00FF7325" w:rsidP="00FF7325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</w:p>
        </w:tc>
      </w:tr>
      <w:tr w:rsidR="00031FEB" w:rsidRPr="00FF7325" w14:paraId="0DFF5F0D" w14:textId="77777777" w:rsidTr="00FF7325">
        <w:tc>
          <w:tcPr>
            <w:tcW w:w="9662" w:type="dxa"/>
            <w:shd w:val="clear" w:color="auto" w:fill="F3F3F3"/>
          </w:tcPr>
          <w:p w14:paraId="3AE56924" w14:textId="77777777" w:rsidR="00B76D7F" w:rsidRPr="00FF7325" w:rsidRDefault="00B76D7F" w:rsidP="00FF7325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  <w:r w:rsidRPr="00FF7325">
              <w:rPr>
                <w:rFonts w:ascii="Marianne" w:hAnsi="Marianne"/>
                <w:b/>
                <w:bCs/>
              </w:rPr>
              <w:t>Réponse</w:t>
            </w:r>
          </w:p>
        </w:tc>
      </w:tr>
      <w:tr w:rsidR="00B76D7F" w:rsidRPr="00FF7325" w14:paraId="03929C7F" w14:textId="77777777" w:rsidTr="00FF7325">
        <w:tc>
          <w:tcPr>
            <w:tcW w:w="9662" w:type="dxa"/>
            <w:shd w:val="clear" w:color="auto" w:fill="auto"/>
          </w:tcPr>
          <w:p w14:paraId="18EE2874" w14:textId="1B8CA16D" w:rsidR="00530E77" w:rsidRPr="00FF7325" w:rsidRDefault="00530E77" w:rsidP="00C06BD3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</w:p>
        </w:tc>
      </w:tr>
    </w:tbl>
    <w:p w14:paraId="2A8A6A03" w14:textId="041E1958" w:rsidR="00CB79F4" w:rsidRDefault="00CB79F4" w:rsidP="00FF7325">
      <w:pPr>
        <w:spacing w:before="120" w:after="120"/>
        <w:jc w:val="both"/>
        <w:rPr>
          <w:rFonts w:ascii="Marianne" w:hAnsi="Marianne"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2"/>
      </w:tblGrid>
      <w:tr w:rsidR="004E0026" w:rsidRPr="00FF7325" w14:paraId="60FA75BE" w14:textId="77777777" w:rsidTr="00F80B9D">
        <w:tc>
          <w:tcPr>
            <w:tcW w:w="9662" w:type="dxa"/>
            <w:shd w:val="clear" w:color="auto" w:fill="F3F3F3"/>
          </w:tcPr>
          <w:p w14:paraId="673114DE" w14:textId="77777777" w:rsidR="004E0026" w:rsidRPr="00FF7325" w:rsidRDefault="004E0026" w:rsidP="00A21BBD">
            <w:pPr>
              <w:pStyle w:val="Paragraphedeliste"/>
              <w:numPr>
                <w:ilvl w:val="0"/>
                <w:numId w:val="2"/>
              </w:numPr>
              <w:spacing w:before="120" w:after="120"/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FF7325">
              <w:rPr>
                <w:rFonts w:ascii="Marianne" w:hAnsi="Marianne"/>
                <w:b/>
                <w:bCs/>
                <w:sz w:val="20"/>
                <w:szCs w:val="20"/>
              </w:rPr>
              <w:t>Question entreprise</w:t>
            </w:r>
          </w:p>
        </w:tc>
      </w:tr>
      <w:tr w:rsidR="004E0026" w:rsidRPr="00FF7325" w14:paraId="761577EA" w14:textId="77777777" w:rsidTr="00F80B9D">
        <w:tc>
          <w:tcPr>
            <w:tcW w:w="9662" w:type="dxa"/>
            <w:shd w:val="clear" w:color="auto" w:fill="auto"/>
          </w:tcPr>
          <w:p w14:paraId="0383E5D9" w14:textId="7D198B64" w:rsidR="004E0026" w:rsidRPr="00FF7325" w:rsidRDefault="004E0026" w:rsidP="00F80B9D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</w:p>
        </w:tc>
      </w:tr>
      <w:tr w:rsidR="004E0026" w:rsidRPr="00FF7325" w14:paraId="77F737A7" w14:textId="77777777" w:rsidTr="00F80B9D">
        <w:tc>
          <w:tcPr>
            <w:tcW w:w="9662" w:type="dxa"/>
            <w:shd w:val="clear" w:color="auto" w:fill="F3F3F3"/>
          </w:tcPr>
          <w:p w14:paraId="30A65427" w14:textId="77777777" w:rsidR="004E0026" w:rsidRPr="00FF7325" w:rsidRDefault="004E0026" w:rsidP="00F80B9D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  <w:r w:rsidRPr="00FF7325">
              <w:rPr>
                <w:rFonts w:ascii="Marianne" w:hAnsi="Marianne"/>
                <w:b/>
                <w:bCs/>
              </w:rPr>
              <w:t>Réponse</w:t>
            </w:r>
          </w:p>
        </w:tc>
      </w:tr>
      <w:tr w:rsidR="004E0026" w:rsidRPr="00FF7325" w14:paraId="69082CCC" w14:textId="77777777" w:rsidTr="00F80B9D">
        <w:tc>
          <w:tcPr>
            <w:tcW w:w="9662" w:type="dxa"/>
            <w:shd w:val="clear" w:color="auto" w:fill="auto"/>
          </w:tcPr>
          <w:p w14:paraId="0AF4B674" w14:textId="58056F64" w:rsidR="004E0026" w:rsidRPr="00FF7325" w:rsidRDefault="004E0026" w:rsidP="00F80B9D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</w:p>
        </w:tc>
      </w:tr>
    </w:tbl>
    <w:p w14:paraId="11BEFE5E" w14:textId="3B626AFC" w:rsidR="004E0026" w:rsidRDefault="004E0026" w:rsidP="00FF7325">
      <w:pPr>
        <w:spacing w:before="120" w:after="120"/>
        <w:jc w:val="both"/>
        <w:rPr>
          <w:rFonts w:ascii="Marianne" w:hAnsi="Marianne"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2"/>
      </w:tblGrid>
      <w:tr w:rsidR="00D471CD" w:rsidRPr="00FF7325" w14:paraId="04476560" w14:textId="77777777" w:rsidTr="00965EB5">
        <w:tc>
          <w:tcPr>
            <w:tcW w:w="9662" w:type="dxa"/>
            <w:shd w:val="clear" w:color="auto" w:fill="F3F3F3"/>
          </w:tcPr>
          <w:p w14:paraId="094A5910" w14:textId="77777777" w:rsidR="00D471CD" w:rsidRPr="00FF7325" w:rsidRDefault="00D471CD" w:rsidP="00A21BBD">
            <w:pPr>
              <w:pStyle w:val="Paragraphedeliste"/>
              <w:numPr>
                <w:ilvl w:val="0"/>
                <w:numId w:val="2"/>
              </w:numPr>
              <w:spacing w:before="120" w:after="120"/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FF7325">
              <w:rPr>
                <w:rFonts w:ascii="Marianne" w:hAnsi="Marianne"/>
                <w:b/>
                <w:bCs/>
                <w:sz w:val="20"/>
                <w:szCs w:val="20"/>
              </w:rPr>
              <w:t>Question entreprise</w:t>
            </w:r>
          </w:p>
        </w:tc>
      </w:tr>
      <w:tr w:rsidR="00D471CD" w:rsidRPr="00FF7325" w14:paraId="66D18DFC" w14:textId="77777777" w:rsidTr="00965EB5">
        <w:tc>
          <w:tcPr>
            <w:tcW w:w="9662" w:type="dxa"/>
            <w:shd w:val="clear" w:color="auto" w:fill="auto"/>
          </w:tcPr>
          <w:p w14:paraId="4208CDF2" w14:textId="638F371A" w:rsidR="00D471CD" w:rsidRPr="00FF7325" w:rsidRDefault="00D471CD" w:rsidP="00965EB5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</w:p>
        </w:tc>
      </w:tr>
      <w:tr w:rsidR="00D471CD" w:rsidRPr="00FF7325" w14:paraId="25810234" w14:textId="77777777" w:rsidTr="00965EB5">
        <w:tc>
          <w:tcPr>
            <w:tcW w:w="9662" w:type="dxa"/>
            <w:shd w:val="clear" w:color="auto" w:fill="F3F3F3"/>
          </w:tcPr>
          <w:p w14:paraId="1040EAEB" w14:textId="77777777" w:rsidR="00D471CD" w:rsidRPr="00FF7325" w:rsidRDefault="00D471CD" w:rsidP="00965EB5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  <w:r w:rsidRPr="00FF7325">
              <w:rPr>
                <w:rFonts w:ascii="Marianne" w:hAnsi="Marianne"/>
                <w:b/>
                <w:bCs/>
              </w:rPr>
              <w:t>Réponse</w:t>
            </w:r>
          </w:p>
        </w:tc>
      </w:tr>
      <w:tr w:rsidR="00D471CD" w:rsidRPr="00FF7325" w14:paraId="2E359B18" w14:textId="77777777" w:rsidTr="00965EB5">
        <w:tc>
          <w:tcPr>
            <w:tcW w:w="9662" w:type="dxa"/>
            <w:shd w:val="clear" w:color="auto" w:fill="auto"/>
          </w:tcPr>
          <w:p w14:paraId="613E4DA5" w14:textId="0841D03E" w:rsidR="00D471CD" w:rsidRPr="00FF7325" w:rsidRDefault="00D471CD" w:rsidP="00965EB5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</w:p>
        </w:tc>
      </w:tr>
    </w:tbl>
    <w:p w14:paraId="70404718" w14:textId="6CF4668B" w:rsidR="006C5680" w:rsidRDefault="006C5680" w:rsidP="00FF7325">
      <w:pPr>
        <w:spacing w:before="120" w:after="120"/>
        <w:jc w:val="both"/>
        <w:rPr>
          <w:rFonts w:ascii="Marianne" w:hAnsi="Marianne"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2"/>
      </w:tblGrid>
      <w:tr w:rsidR="006C5680" w:rsidRPr="00FF7325" w14:paraId="67372CA6" w14:textId="77777777" w:rsidTr="009E4BD1">
        <w:tc>
          <w:tcPr>
            <w:tcW w:w="9662" w:type="dxa"/>
            <w:shd w:val="clear" w:color="auto" w:fill="F3F3F3"/>
          </w:tcPr>
          <w:p w14:paraId="56892AAE" w14:textId="316F9323" w:rsidR="006C5680" w:rsidRPr="006C5680" w:rsidRDefault="006C5680" w:rsidP="00A21BBD">
            <w:pPr>
              <w:pStyle w:val="Paragraphedeliste"/>
              <w:numPr>
                <w:ilvl w:val="0"/>
                <w:numId w:val="2"/>
              </w:numPr>
              <w:spacing w:before="120" w:after="120"/>
              <w:jc w:val="both"/>
              <w:rPr>
                <w:rFonts w:ascii="Marianne" w:hAnsi="Marianne"/>
                <w:b/>
              </w:rPr>
            </w:pPr>
            <w:r w:rsidRPr="006C5680">
              <w:rPr>
                <w:rFonts w:ascii="Marianne" w:hAnsi="Marianne"/>
                <w:b/>
                <w:bCs/>
              </w:rPr>
              <w:t>Question entreprise</w:t>
            </w:r>
          </w:p>
        </w:tc>
      </w:tr>
      <w:tr w:rsidR="006C5680" w:rsidRPr="00FF7325" w14:paraId="30CADA95" w14:textId="77777777" w:rsidTr="009E4BD1">
        <w:tc>
          <w:tcPr>
            <w:tcW w:w="9662" w:type="dxa"/>
            <w:shd w:val="clear" w:color="auto" w:fill="auto"/>
          </w:tcPr>
          <w:p w14:paraId="4AB8DB88" w14:textId="5FDE8E4C" w:rsidR="006C5680" w:rsidRPr="00FF7325" w:rsidRDefault="006C5680" w:rsidP="009E4BD1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</w:p>
        </w:tc>
      </w:tr>
      <w:tr w:rsidR="006C5680" w:rsidRPr="00FF7325" w14:paraId="64550780" w14:textId="77777777" w:rsidTr="009E4BD1">
        <w:tc>
          <w:tcPr>
            <w:tcW w:w="9662" w:type="dxa"/>
            <w:shd w:val="clear" w:color="auto" w:fill="F3F3F3"/>
          </w:tcPr>
          <w:p w14:paraId="7130485D" w14:textId="77777777" w:rsidR="006C5680" w:rsidRPr="00FF7325" w:rsidRDefault="006C5680" w:rsidP="009E4BD1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  <w:r w:rsidRPr="00FF7325">
              <w:rPr>
                <w:rFonts w:ascii="Marianne" w:hAnsi="Marianne"/>
                <w:b/>
                <w:bCs/>
              </w:rPr>
              <w:t>Réponse</w:t>
            </w:r>
          </w:p>
        </w:tc>
      </w:tr>
      <w:tr w:rsidR="006C5680" w:rsidRPr="00FF7325" w14:paraId="019D0B73" w14:textId="77777777" w:rsidTr="009E4BD1">
        <w:tc>
          <w:tcPr>
            <w:tcW w:w="9662" w:type="dxa"/>
            <w:shd w:val="clear" w:color="auto" w:fill="auto"/>
          </w:tcPr>
          <w:p w14:paraId="2D0DB31C" w14:textId="7805E727" w:rsidR="00203F20" w:rsidRPr="00FF7325" w:rsidRDefault="00203F20" w:rsidP="000B79ED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</w:p>
        </w:tc>
      </w:tr>
    </w:tbl>
    <w:p w14:paraId="6351BAAC" w14:textId="51734FB2" w:rsidR="006C5680" w:rsidRDefault="006C5680" w:rsidP="00FF7325">
      <w:pPr>
        <w:spacing w:before="120" w:after="120"/>
        <w:jc w:val="both"/>
        <w:rPr>
          <w:rFonts w:ascii="Marianne" w:hAnsi="Marianne"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2"/>
      </w:tblGrid>
      <w:tr w:rsidR="006C5680" w:rsidRPr="00FF7325" w14:paraId="5801DEB4" w14:textId="77777777" w:rsidTr="009E4BD1">
        <w:tc>
          <w:tcPr>
            <w:tcW w:w="9662" w:type="dxa"/>
            <w:shd w:val="clear" w:color="auto" w:fill="F3F3F3"/>
          </w:tcPr>
          <w:p w14:paraId="5C2D7C2E" w14:textId="1DBFCB70" w:rsidR="006C5680" w:rsidRPr="006C5680" w:rsidRDefault="006C5680" w:rsidP="00A21BBD">
            <w:pPr>
              <w:pStyle w:val="Paragraphedeliste"/>
              <w:numPr>
                <w:ilvl w:val="0"/>
                <w:numId w:val="2"/>
              </w:numPr>
              <w:spacing w:before="120" w:after="120"/>
              <w:jc w:val="both"/>
              <w:rPr>
                <w:rFonts w:ascii="Marianne" w:hAnsi="Marianne"/>
                <w:b/>
              </w:rPr>
            </w:pPr>
            <w:r w:rsidRPr="006C5680">
              <w:rPr>
                <w:rFonts w:ascii="Marianne" w:hAnsi="Marianne"/>
                <w:b/>
                <w:bCs/>
              </w:rPr>
              <w:lastRenderedPageBreak/>
              <w:t>Question entreprise</w:t>
            </w:r>
          </w:p>
        </w:tc>
      </w:tr>
      <w:tr w:rsidR="006C5680" w:rsidRPr="00FF7325" w14:paraId="01F6F32C" w14:textId="77777777" w:rsidTr="009E4BD1">
        <w:tc>
          <w:tcPr>
            <w:tcW w:w="9662" w:type="dxa"/>
            <w:shd w:val="clear" w:color="auto" w:fill="auto"/>
          </w:tcPr>
          <w:p w14:paraId="5AC9921B" w14:textId="1581B270" w:rsidR="006C5680" w:rsidRPr="00FF7325" w:rsidRDefault="006C5680" w:rsidP="009E4BD1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</w:p>
        </w:tc>
      </w:tr>
      <w:tr w:rsidR="006C5680" w:rsidRPr="00FF7325" w14:paraId="796BB512" w14:textId="77777777" w:rsidTr="009E4BD1">
        <w:tc>
          <w:tcPr>
            <w:tcW w:w="9662" w:type="dxa"/>
            <w:shd w:val="clear" w:color="auto" w:fill="F3F3F3"/>
          </w:tcPr>
          <w:p w14:paraId="79DB9EE5" w14:textId="77777777" w:rsidR="006C5680" w:rsidRPr="00FF7325" w:rsidRDefault="006C5680" w:rsidP="009E4BD1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  <w:r w:rsidRPr="00FF7325">
              <w:rPr>
                <w:rFonts w:ascii="Marianne" w:hAnsi="Marianne"/>
                <w:b/>
                <w:bCs/>
              </w:rPr>
              <w:t>Réponse</w:t>
            </w:r>
          </w:p>
        </w:tc>
      </w:tr>
      <w:tr w:rsidR="006C5680" w:rsidRPr="00612369" w14:paraId="2816A1CF" w14:textId="77777777" w:rsidTr="009E4BD1">
        <w:tc>
          <w:tcPr>
            <w:tcW w:w="9662" w:type="dxa"/>
            <w:shd w:val="clear" w:color="auto" w:fill="auto"/>
          </w:tcPr>
          <w:p w14:paraId="340E6A74" w14:textId="2BA7427D" w:rsidR="00203F20" w:rsidRPr="00FF7325" w:rsidRDefault="00203F20" w:rsidP="000B79ED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</w:p>
        </w:tc>
      </w:tr>
    </w:tbl>
    <w:p w14:paraId="3419EEB1" w14:textId="61E6DD7B" w:rsidR="006C5680" w:rsidRDefault="006C5680" w:rsidP="00FF7325">
      <w:pPr>
        <w:spacing w:before="120" w:after="120"/>
        <w:jc w:val="both"/>
        <w:rPr>
          <w:rFonts w:ascii="Marianne" w:hAnsi="Marianne"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2"/>
      </w:tblGrid>
      <w:tr w:rsidR="006C5680" w:rsidRPr="00FF7325" w14:paraId="09DE3E41" w14:textId="77777777" w:rsidTr="009E4BD1">
        <w:tc>
          <w:tcPr>
            <w:tcW w:w="9662" w:type="dxa"/>
            <w:shd w:val="clear" w:color="auto" w:fill="F3F3F3"/>
          </w:tcPr>
          <w:p w14:paraId="4FFBCC6C" w14:textId="6D708F90" w:rsidR="006C5680" w:rsidRPr="006C5680" w:rsidRDefault="006C5680" w:rsidP="00A21BBD">
            <w:pPr>
              <w:pStyle w:val="Paragraphedeliste"/>
              <w:numPr>
                <w:ilvl w:val="0"/>
                <w:numId w:val="2"/>
              </w:numPr>
              <w:spacing w:before="120" w:after="120"/>
              <w:jc w:val="both"/>
              <w:rPr>
                <w:rFonts w:ascii="Marianne" w:hAnsi="Marianne"/>
                <w:b/>
              </w:rPr>
            </w:pPr>
            <w:r w:rsidRPr="006C5680">
              <w:rPr>
                <w:rFonts w:ascii="Marianne" w:hAnsi="Marianne"/>
                <w:b/>
                <w:bCs/>
              </w:rPr>
              <w:t>Question entreprise</w:t>
            </w:r>
          </w:p>
        </w:tc>
      </w:tr>
      <w:tr w:rsidR="006C5680" w:rsidRPr="00FF7325" w14:paraId="5B36AB0E" w14:textId="77777777" w:rsidTr="009E4BD1">
        <w:tc>
          <w:tcPr>
            <w:tcW w:w="9662" w:type="dxa"/>
            <w:shd w:val="clear" w:color="auto" w:fill="auto"/>
          </w:tcPr>
          <w:p w14:paraId="2E06F01F" w14:textId="4AAE7A0B" w:rsidR="006C5680" w:rsidRPr="00FF7325" w:rsidRDefault="006C5680" w:rsidP="009E4BD1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</w:p>
        </w:tc>
      </w:tr>
      <w:tr w:rsidR="006C5680" w:rsidRPr="00FF7325" w14:paraId="3695E431" w14:textId="77777777" w:rsidTr="009E4BD1">
        <w:tc>
          <w:tcPr>
            <w:tcW w:w="9662" w:type="dxa"/>
            <w:shd w:val="clear" w:color="auto" w:fill="F3F3F3"/>
          </w:tcPr>
          <w:p w14:paraId="5B4D1119" w14:textId="77777777" w:rsidR="006C5680" w:rsidRPr="00FF7325" w:rsidRDefault="006C5680" w:rsidP="009E4BD1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  <w:r w:rsidRPr="00FF7325">
              <w:rPr>
                <w:rFonts w:ascii="Marianne" w:hAnsi="Marianne"/>
                <w:b/>
                <w:bCs/>
              </w:rPr>
              <w:t>Réponse</w:t>
            </w:r>
          </w:p>
        </w:tc>
      </w:tr>
      <w:tr w:rsidR="006C5680" w:rsidRPr="00FF7325" w14:paraId="12BF4B00" w14:textId="77777777" w:rsidTr="009E4BD1">
        <w:tc>
          <w:tcPr>
            <w:tcW w:w="9662" w:type="dxa"/>
            <w:shd w:val="clear" w:color="auto" w:fill="auto"/>
          </w:tcPr>
          <w:p w14:paraId="2F600C29" w14:textId="228CE086" w:rsidR="006C5680" w:rsidRPr="00FF7325" w:rsidRDefault="006C5680" w:rsidP="009E4BD1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</w:p>
        </w:tc>
      </w:tr>
    </w:tbl>
    <w:p w14:paraId="64F59AB7" w14:textId="3D3D3F23" w:rsidR="006C5680" w:rsidRDefault="006C5680" w:rsidP="00FF7325">
      <w:pPr>
        <w:spacing w:before="120" w:after="120"/>
        <w:jc w:val="both"/>
        <w:rPr>
          <w:rFonts w:ascii="Marianne" w:hAnsi="Marianne"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2"/>
      </w:tblGrid>
      <w:tr w:rsidR="006C5680" w:rsidRPr="00FF7325" w14:paraId="4C15E7A7" w14:textId="77777777" w:rsidTr="009E4BD1">
        <w:tc>
          <w:tcPr>
            <w:tcW w:w="9662" w:type="dxa"/>
            <w:shd w:val="clear" w:color="auto" w:fill="F3F3F3"/>
          </w:tcPr>
          <w:p w14:paraId="6FAFF34E" w14:textId="1CCBA900" w:rsidR="006C5680" w:rsidRPr="006C5680" w:rsidRDefault="006C5680" w:rsidP="00A21BBD">
            <w:pPr>
              <w:pStyle w:val="Paragraphedeliste"/>
              <w:numPr>
                <w:ilvl w:val="0"/>
                <w:numId w:val="2"/>
              </w:numPr>
              <w:spacing w:before="120" w:after="120"/>
              <w:jc w:val="both"/>
              <w:rPr>
                <w:rFonts w:ascii="Marianne" w:hAnsi="Marianne"/>
                <w:b/>
              </w:rPr>
            </w:pPr>
            <w:r w:rsidRPr="006C5680">
              <w:rPr>
                <w:rFonts w:ascii="Marianne" w:hAnsi="Marianne"/>
                <w:b/>
                <w:bCs/>
              </w:rPr>
              <w:t>Question entreprise</w:t>
            </w:r>
          </w:p>
        </w:tc>
      </w:tr>
      <w:tr w:rsidR="006C5680" w:rsidRPr="00FF7325" w14:paraId="5A7DF946" w14:textId="77777777" w:rsidTr="009E4BD1">
        <w:tc>
          <w:tcPr>
            <w:tcW w:w="9662" w:type="dxa"/>
            <w:shd w:val="clear" w:color="auto" w:fill="auto"/>
          </w:tcPr>
          <w:p w14:paraId="7F64D64B" w14:textId="118E3712" w:rsidR="006C5680" w:rsidRPr="00FF7325" w:rsidRDefault="006C5680" w:rsidP="009E4BD1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</w:p>
        </w:tc>
      </w:tr>
      <w:tr w:rsidR="006C5680" w:rsidRPr="00FF7325" w14:paraId="413BA214" w14:textId="77777777" w:rsidTr="009E4BD1">
        <w:tc>
          <w:tcPr>
            <w:tcW w:w="9662" w:type="dxa"/>
            <w:shd w:val="clear" w:color="auto" w:fill="F3F3F3"/>
          </w:tcPr>
          <w:p w14:paraId="2DD0E05A" w14:textId="77777777" w:rsidR="006C5680" w:rsidRPr="00FF7325" w:rsidRDefault="006C5680" w:rsidP="009E4BD1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  <w:r w:rsidRPr="00FF7325">
              <w:rPr>
                <w:rFonts w:ascii="Marianne" w:hAnsi="Marianne"/>
                <w:b/>
                <w:bCs/>
              </w:rPr>
              <w:t>Réponse</w:t>
            </w:r>
          </w:p>
        </w:tc>
      </w:tr>
      <w:tr w:rsidR="006C5680" w:rsidRPr="00FF7325" w14:paraId="679A1749" w14:textId="77777777" w:rsidTr="009E4BD1">
        <w:tc>
          <w:tcPr>
            <w:tcW w:w="9662" w:type="dxa"/>
            <w:shd w:val="clear" w:color="auto" w:fill="auto"/>
          </w:tcPr>
          <w:p w14:paraId="27C5BAC0" w14:textId="17E35E78" w:rsidR="006C5680" w:rsidRPr="00FF7325" w:rsidRDefault="006C5680" w:rsidP="009E4BD1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</w:p>
        </w:tc>
      </w:tr>
    </w:tbl>
    <w:p w14:paraId="71AC07B1" w14:textId="5D37641E" w:rsidR="006C5680" w:rsidRDefault="006C5680" w:rsidP="00FF7325">
      <w:pPr>
        <w:spacing w:before="120" w:after="120"/>
        <w:jc w:val="both"/>
        <w:rPr>
          <w:rFonts w:ascii="Marianne" w:hAnsi="Marianne"/>
          <w:bCs/>
        </w:rPr>
      </w:pPr>
    </w:p>
    <w:tbl>
      <w:tblPr>
        <w:tblW w:w="97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0"/>
      </w:tblGrid>
      <w:tr w:rsidR="001C63B1" w:rsidRPr="00FF7325" w14:paraId="6AA8FAE9" w14:textId="77777777" w:rsidTr="008128DA">
        <w:trPr>
          <w:trHeight w:val="580"/>
        </w:trPr>
        <w:tc>
          <w:tcPr>
            <w:tcW w:w="9770" w:type="dxa"/>
            <w:shd w:val="clear" w:color="auto" w:fill="F3F3F3"/>
          </w:tcPr>
          <w:p w14:paraId="356479FF" w14:textId="6B1119BF" w:rsidR="001C63B1" w:rsidRPr="001C63B1" w:rsidRDefault="001C63B1" w:rsidP="00A21BBD">
            <w:pPr>
              <w:pStyle w:val="Paragraphedeliste"/>
              <w:numPr>
                <w:ilvl w:val="0"/>
                <w:numId w:val="2"/>
              </w:numPr>
              <w:spacing w:before="120" w:after="120"/>
              <w:jc w:val="both"/>
              <w:rPr>
                <w:rFonts w:ascii="Marianne" w:hAnsi="Marianne"/>
                <w:b/>
              </w:rPr>
            </w:pPr>
            <w:r w:rsidRPr="001C63B1">
              <w:rPr>
                <w:rFonts w:ascii="Marianne" w:hAnsi="Marianne"/>
                <w:b/>
                <w:bCs/>
              </w:rPr>
              <w:t>Question entreprise</w:t>
            </w:r>
          </w:p>
        </w:tc>
      </w:tr>
      <w:tr w:rsidR="001C63B1" w:rsidRPr="00FF7325" w14:paraId="18D29915" w14:textId="77777777" w:rsidTr="008128DA">
        <w:trPr>
          <w:trHeight w:val="681"/>
        </w:trPr>
        <w:tc>
          <w:tcPr>
            <w:tcW w:w="9770" w:type="dxa"/>
            <w:shd w:val="clear" w:color="auto" w:fill="auto"/>
          </w:tcPr>
          <w:p w14:paraId="6FAE9D39" w14:textId="08ABEC87" w:rsidR="001C63B1" w:rsidRPr="00FF7325" w:rsidRDefault="001C63B1" w:rsidP="00E01FFD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</w:p>
        </w:tc>
      </w:tr>
      <w:tr w:rsidR="001C63B1" w:rsidRPr="00FF7325" w14:paraId="6B2F3E45" w14:textId="77777777" w:rsidTr="008128DA">
        <w:trPr>
          <w:trHeight w:val="504"/>
        </w:trPr>
        <w:tc>
          <w:tcPr>
            <w:tcW w:w="9770" w:type="dxa"/>
            <w:shd w:val="clear" w:color="auto" w:fill="F3F3F3"/>
          </w:tcPr>
          <w:p w14:paraId="62477A64" w14:textId="77777777" w:rsidR="001C63B1" w:rsidRPr="00FF7325" w:rsidRDefault="001C63B1" w:rsidP="00E01FFD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  <w:r w:rsidRPr="00FF7325">
              <w:rPr>
                <w:rFonts w:ascii="Marianne" w:hAnsi="Marianne"/>
                <w:b/>
                <w:bCs/>
              </w:rPr>
              <w:t>Réponse</w:t>
            </w:r>
          </w:p>
        </w:tc>
      </w:tr>
      <w:tr w:rsidR="001C63B1" w:rsidRPr="00FF7325" w14:paraId="30BBDB75" w14:textId="77777777" w:rsidTr="008128DA">
        <w:trPr>
          <w:trHeight w:val="504"/>
        </w:trPr>
        <w:tc>
          <w:tcPr>
            <w:tcW w:w="9770" w:type="dxa"/>
            <w:shd w:val="clear" w:color="auto" w:fill="auto"/>
          </w:tcPr>
          <w:p w14:paraId="0E74C525" w14:textId="469D9CBB" w:rsidR="00A21BBD" w:rsidRPr="00FF7325" w:rsidRDefault="00A21BBD" w:rsidP="00E01FFD">
            <w:pPr>
              <w:spacing w:before="120" w:after="120"/>
              <w:jc w:val="both"/>
              <w:rPr>
                <w:rFonts w:ascii="Marianne" w:hAnsi="Marianne"/>
                <w:bCs/>
              </w:rPr>
            </w:pPr>
          </w:p>
        </w:tc>
      </w:tr>
    </w:tbl>
    <w:p w14:paraId="4D206460" w14:textId="6EB7A445" w:rsidR="001C63B1" w:rsidRDefault="001C63B1" w:rsidP="00C36999">
      <w:pPr>
        <w:spacing w:before="120" w:after="120"/>
        <w:jc w:val="both"/>
        <w:rPr>
          <w:rFonts w:ascii="Marianne" w:hAnsi="Marianne"/>
          <w:bCs/>
        </w:rPr>
      </w:pPr>
    </w:p>
    <w:sectPr w:rsidR="001C63B1" w:rsidSect="00FF43BC">
      <w:footerReference w:type="even" r:id="rId8"/>
      <w:footerReference w:type="default" r:id="rId9"/>
      <w:pgSz w:w="11907" w:h="16840" w:code="9"/>
      <w:pgMar w:top="567" w:right="992" w:bottom="567" w:left="993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BD998" w14:textId="77777777" w:rsidR="007E0070" w:rsidRDefault="007E0070">
      <w:r>
        <w:separator/>
      </w:r>
    </w:p>
  </w:endnote>
  <w:endnote w:type="continuationSeparator" w:id="0">
    <w:p w14:paraId="2DF65177" w14:textId="77777777" w:rsidR="007E0070" w:rsidRDefault="007E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8E59" w14:textId="77777777" w:rsidR="001A742E" w:rsidRDefault="001A742E" w:rsidP="00FF43B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3</w:t>
    </w:r>
    <w:r>
      <w:rPr>
        <w:rStyle w:val="Numrodepage"/>
      </w:rPr>
      <w:fldChar w:fldCharType="end"/>
    </w:r>
  </w:p>
  <w:p w14:paraId="4198D4A2" w14:textId="77777777" w:rsidR="001A742E" w:rsidRDefault="001A742E" w:rsidP="00FF43B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50117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007651" w14:textId="77777777" w:rsidR="00530E77" w:rsidRDefault="00530E77">
            <w:pPr>
              <w:pStyle w:val="Pieddepage"/>
              <w:jc w:val="right"/>
            </w:pPr>
          </w:p>
          <w:p w14:paraId="5BC7F198" w14:textId="77777777" w:rsidR="00530E77" w:rsidRPr="00530E77" w:rsidRDefault="00530E77">
            <w:pPr>
              <w:pStyle w:val="Pieddepage"/>
              <w:jc w:val="right"/>
              <w:rPr>
                <w:rFonts w:ascii="Marianne" w:hAnsi="Marianne"/>
                <w:b/>
                <w:bCs/>
                <w:sz w:val="24"/>
                <w:szCs w:val="24"/>
              </w:rPr>
            </w:pPr>
            <w:r w:rsidRPr="00530E77">
              <w:rPr>
                <w:rFonts w:ascii="Marianne" w:hAnsi="Marianne"/>
              </w:rPr>
              <w:t xml:space="preserve">Page </w:t>
            </w:r>
            <w:r w:rsidRPr="00530E77">
              <w:rPr>
                <w:rFonts w:ascii="Marianne" w:hAnsi="Marianne"/>
                <w:b/>
                <w:bCs/>
                <w:sz w:val="24"/>
                <w:szCs w:val="24"/>
              </w:rPr>
              <w:fldChar w:fldCharType="begin"/>
            </w:r>
            <w:r w:rsidRPr="00530E77">
              <w:rPr>
                <w:rFonts w:ascii="Marianne" w:hAnsi="Marianne"/>
                <w:b/>
                <w:bCs/>
              </w:rPr>
              <w:instrText>PAGE</w:instrText>
            </w:r>
            <w:r w:rsidRPr="00530E77">
              <w:rPr>
                <w:rFonts w:ascii="Marianne" w:hAnsi="Marianne"/>
                <w:b/>
                <w:bCs/>
                <w:sz w:val="24"/>
                <w:szCs w:val="24"/>
              </w:rPr>
              <w:fldChar w:fldCharType="separate"/>
            </w:r>
            <w:r w:rsidR="00A47ABA">
              <w:rPr>
                <w:rFonts w:ascii="Marianne" w:hAnsi="Marianne"/>
                <w:b/>
                <w:bCs/>
                <w:noProof/>
              </w:rPr>
              <w:t>1</w:t>
            </w:r>
            <w:r w:rsidRPr="00530E77">
              <w:rPr>
                <w:rFonts w:ascii="Marianne" w:hAnsi="Marianne"/>
                <w:b/>
                <w:bCs/>
                <w:sz w:val="24"/>
                <w:szCs w:val="24"/>
              </w:rPr>
              <w:fldChar w:fldCharType="end"/>
            </w:r>
            <w:r w:rsidRPr="00530E77">
              <w:rPr>
                <w:rFonts w:ascii="Marianne" w:hAnsi="Marianne"/>
              </w:rPr>
              <w:t xml:space="preserve"> sur </w:t>
            </w:r>
            <w:r w:rsidRPr="00530E77">
              <w:rPr>
                <w:rFonts w:ascii="Marianne" w:hAnsi="Marianne"/>
                <w:b/>
                <w:bCs/>
                <w:sz w:val="24"/>
                <w:szCs w:val="24"/>
              </w:rPr>
              <w:fldChar w:fldCharType="begin"/>
            </w:r>
            <w:r w:rsidRPr="00530E77">
              <w:rPr>
                <w:rFonts w:ascii="Marianne" w:hAnsi="Marianne"/>
                <w:b/>
                <w:bCs/>
              </w:rPr>
              <w:instrText>NUMPAGES</w:instrText>
            </w:r>
            <w:r w:rsidRPr="00530E77">
              <w:rPr>
                <w:rFonts w:ascii="Marianne" w:hAnsi="Marianne"/>
                <w:b/>
                <w:bCs/>
                <w:sz w:val="24"/>
                <w:szCs w:val="24"/>
              </w:rPr>
              <w:fldChar w:fldCharType="separate"/>
            </w:r>
            <w:r w:rsidR="00A47ABA">
              <w:rPr>
                <w:rFonts w:ascii="Marianne" w:hAnsi="Marianne"/>
                <w:b/>
                <w:bCs/>
                <w:noProof/>
              </w:rPr>
              <w:t>1</w:t>
            </w:r>
            <w:r w:rsidRPr="00530E77">
              <w:rPr>
                <w:rFonts w:ascii="Marianne" w:hAnsi="Marianne"/>
                <w:b/>
                <w:bCs/>
                <w:sz w:val="24"/>
                <w:szCs w:val="24"/>
              </w:rPr>
              <w:fldChar w:fldCharType="end"/>
            </w:r>
          </w:p>
          <w:p w14:paraId="208C2AEA" w14:textId="77777777" w:rsidR="00530E77" w:rsidRDefault="008128DA">
            <w:pPr>
              <w:pStyle w:val="Pieddepage"/>
              <w:jc w:val="right"/>
            </w:pPr>
          </w:p>
        </w:sdtContent>
      </w:sdt>
    </w:sdtContent>
  </w:sdt>
  <w:p w14:paraId="3C570C8E" w14:textId="77777777" w:rsidR="001A742E" w:rsidRDefault="001A742E" w:rsidP="00FF43BC">
    <w:pPr>
      <w:pStyle w:val="Pieddepage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BEBFD" w14:textId="77777777" w:rsidR="007E0070" w:rsidRDefault="007E0070">
      <w:r>
        <w:separator/>
      </w:r>
    </w:p>
  </w:footnote>
  <w:footnote w:type="continuationSeparator" w:id="0">
    <w:p w14:paraId="58A50F9F" w14:textId="77777777" w:rsidR="007E0070" w:rsidRDefault="007E0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15E681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FA2F99"/>
    <w:multiLevelType w:val="hybridMultilevel"/>
    <w:tmpl w:val="1840C25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A5061"/>
    <w:multiLevelType w:val="hybridMultilevel"/>
    <w:tmpl w:val="1840C25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F479F"/>
    <w:multiLevelType w:val="hybridMultilevel"/>
    <w:tmpl w:val="1840C25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E6159"/>
    <w:multiLevelType w:val="hybridMultilevel"/>
    <w:tmpl w:val="1840C25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B23FAD"/>
    <w:multiLevelType w:val="hybridMultilevel"/>
    <w:tmpl w:val="1840C25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D6"/>
    <w:rsid w:val="00000855"/>
    <w:rsid w:val="00004749"/>
    <w:rsid w:val="0000489B"/>
    <w:rsid w:val="00004943"/>
    <w:rsid w:val="00005C4A"/>
    <w:rsid w:val="000061D8"/>
    <w:rsid w:val="000066ED"/>
    <w:rsid w:val="00007F91"/>
    <w:rsid w:val="00013833"/>
    <w:rsid w:val="00015551"/>
    <w:rsid w:val="00031FEB"/>
    <w:rsid w:val="000358E4"/>
    <w:rsid w:val="000363DD"/>
    <w:rsid w:val="00036B2D"/>
    <w:rsid w:val="00042685"/>
    <w:rsid w:val="0005246F"/>
    <w:rsid w:val="00053438"/>
    <w:rsid w:val="0006444C"/>
    <w:rsid w:val="00077A86"/>
    <w:rsid w:val="000820DC"/>
    <w:rsid w:val="0008387D"/>
    <w:rsid w:val="00086202"/>
    <w:rsid w:val="00086F24"/>
    <w:rsid w:val="0008721A"/>
    <w:rsid w:val="0009031F"/>
    <w:rsid w:val="0009474B"/>
    <w:rsid w:val="000A622F"/>
    <w:rsid w:val="000B0B70"/>
    <w:rsid w:val="000B2A60"/>
    <w:rsid w:val="000B3AD4"/>
    <w:rsid w:val="000B5751"/>
    <w:rsid w:val="000B5C80"/>
    <w:rsid w:val="000B79ED"/>
    <w:rsid w:val="000C2D21"/>
    <w:rsid w:val="000C7998"/>
    <w:rsid w:val="000C7CCC"/>
    <w:rsid w:val="000D3789"/>
    <w:rsid w:val="000D6339"/>
    <w:rsid w:val="000F3D28"/>
    <w:rsid w:val="00101632"/>
    <w:rsid w:val="00104B5A"/>
    <w:rsid w:val="001072FE"/>
    <w:rsid w:val="001119C6"/>
    <w:rsid w:val="00120337"/>
    <w:rsid w:val="00121E25"/>
    <w:rsid w:val="00127D5C"/>
    <w:rsid w:val="00136D14"/>
    <w:rsid w:val="00140667"/>
    <w:rsid w:val="0015103E"/>
    <w:rsid w:val="00151E4B"/>
    <w:rsid w:val="00153759"/>
    <w:rsid w:val="00154C24"/>
    <w:rsid w:val="00156B5E"/>
    <w:rsid w:val="00163182"/>
    <w:rsid w:val="001672F4"/>
    <w:rsid w:val="001706B0"/>
    <w:rsid w:val="0017429C"/>
    <w:rsid w:val="0017650E"/>
    <w:rsid w:val="00182F85"/>
    <w:rsid w:val="00183447"/>
    <w:rsid w:val="001834CA"/>
    <w:rsid w:val="001848A7"/>
    <w:rsid w:val="00190038"/>
    <w:rsid w:val="001A4DAD"/>
    <w:rsid w:val="001A6D67"/>
    <w:rsid w:val="001A742E"/>
    <w:rsid w:val="001B390D"/>
    <w:rsid w:val="001B56EA"/>
    <w:rsid w:val="001B785E"/>
    <w:rsid w:val="001C5EF5"/>
    <w:rsid w:val="001C63B1"/>
    <w:rsid w:val="001D224E"/>
    <w:rsid w:val="001D430D"/>
    <w:rsid w:val="001D53DC"/>
    <w:rsid w:val="001D67A9"/>
    <w:rsid w:val="001D6ED6"/>
    <w:rsid w:val="001E1946"/>
    <w:rsid w:val="001E7625"/>
    <w:rsid w:val="001F33A8"/>
    <w:rsid w:val="001F7121"/>
    <w:rsid w:val="00203F20"/>
    <w:rsid w:val="00220340"/>
    <w:rsid w:val="002204E2"/>
    <w:rsid w:val="0022098B"/>
    <w:rsid w:val="002242D7"/>
    <w:rsid w:val="00226CB4"/>
    <w:rsid w:val="0023106E"/>
    <w:rsid w:val="00232311"/>
    <w:rsid w:val="002418D4"/>
    <w:rsid w:val="0024596F"/>
    <w:rsid w:val="0024725F"/>
    <w:rsid w:val="0025341D"/>
    <w:rsid w:val="00254B15"/>
    <w:rsid w:val="002627D1"/>
    <w:rsid w:val="002649EC"/>
    <w:rsid w:val="0026669C"/>
    <w:rsid w:val="00272D45"/>
    <w:rsid w:val="0029530F"/>
    <w:rsid w:val="002A0062"/>
    <w:rsid w:val="002A2775"/>
    <w:rsid w:val="002A4A6C"/>
    <w:rsid w:val="002A5AF1"/>
    <w:rsid w:val="002A7EFC"/>
    <w:rsid w:val="002B0A6E"/>
    <w:rsid w:val="002B7994"/>
    <w:rsid w:val="002C3CE6"/>
    <w:rsid w:val="002C76AE"/>
    <w:rsid w:val="002D0CE5"/>
    <w:rsid w:val="002D2CBA"/>
    <w:rsid w:val="002D36ED"/>
    <w:rsid w:val="002D7DAB"/>
    <w:rsid w:val="002E47E9"/>
    <w:rsid w:val="002F5FFD"/>
    <w:rsid w:val="002F688A"/>
    <w:rsid w:val="002F724F"/>
    <w:rsid w:val="003003B7"/>
    <w:rsid w:val="00302930"/>
    <w:rsid w:val="00304F56"/>
    <w:rsid w:val="003209F8"/>
    <w:rsid w:val="00321EF8"/>
    <w:rsid w:val="00324D38"/>
    <w:rsid w:val="003324BE"/>
    <w:rsid w:val="00333D2E"/>
    <w:rsid w:val="003342CD"/>
    <w:rsid w:val="00336A86"/>
    <w:rsid w:val="003419F9"/>
    <w:rsid w:val="00346D9F"/>
    <w:rsid w:val="0034776F"/>
    <w:rsid w:val="00351E7E"/>
    <w:rsid w:val="00361DA5"/>
    <w:rsid w:val="003622EE"/>
    <w:rsid w:val="00362EA5"/>
    <w:rsid w:val="00366BF1"/>
    <w:rsid w:val="00370034"/>
    <w:rsid w:val="00372677"/>
    <w:rsid w:val="0037357A"/>
    <w:rsid w:val="00373998"/>
    <w:rsid w:val="00384F31"/>
    <w:rsid w:val="003A14BA"/>
    <w:rsid w:val="003A5877"/>
    <w:rsid w:val="003A7EA9"/>
    <w:rsid w:val="003B19CF"/>
    <w:rsid w:val="003B5BDE"/>
    <w:rsid w:val="003B7A25"/>
    <w:rsid w:val="003C11B9"/>
    <w:rsid w:val="003C3042"/>
    <w:rsid w:val="003C5A99"/>
    <w:rsid w:val="003C5BF3"/>
    <w:rsid w:val="003D4378"/>
    <w:rsid w:val="003D4B6D"/>
    <w:rsid w:val="003D5A71"/>
    <w:rsid w:val="003E072D"/>
    <w:rsid w:val="003E08C7"/>
    <w:rsid w:val="003E4F26"/>
    <w:rsid w:val="003F0C0E"/>
    <w:rsid w:val="003F100F"/>
    <w:rsid w:val="003F1B35"/>
    <w:rsid w:val="003F4861"/>
    <w:rsid w:val="00401004"/>
    <w:rsid w:val="00405982"/>
    <w:rsid w:val="00406239"/>
    <w:rsid w:val="004140D4"/>
    <w:rsid w:val="004157E5"/>
    <w:rsid w:val="0042211D"/>
    <w:rsid w:val="004268C4"/>
    <w:rsid w:val="004643AB"/>
    <w:rsid w:val="0046733F"/>
    <w:rsid w:val="004738C1"/>
    <w:rsid w:val="00480C6E"/>
    <w:rsid w:val="00481E6F"/>
    <w:rsid w:val="00490D1A"/>
    <w:rsid w:val="004936BC"/>
    <w:rsid w:val="004A0CD0"/>
    <w:rsid w:val="004A0DAF"/>
    <w:rsid w:val="004B6089"/>
    <w:rsid w:val="004B7D11"/>
    <w:rsid w:val="004C0024"/>
    <w:rsid w:val="004C60AF"/>
    <w:rsid w:val="004C7416"/>
    <w:rsid w:val="004C7F7D"/>
    <w:rsid w:val="004D0487"/>
    <w:rsid w:val="004D2153"/>
    <w:rsid w:val="004D3596"/>
    <w:rsid w:val="004E0026"/>
    <w:rsid w:val="004E135C"/>
    <w:rsid w:val="004E1465"/>
    <w:rsid w:val="004E1D72"/>
    <w:rsid w:val="004E2A4D"/>
    <w:rsid w:val="004E3E8A"/>
    <w:rsid w:val="004E6064"/>
    <w:rsid w:val="004F26FB"/>
    <w:rsid w:val="004F3291"/>
    <w:rsid w:val="005005E0"/>
    <w:rsid w:val="00502264"/>
    <w:rsid w:val="005059B6"/>
    <w:rsid w:val="005077E1"/>
    <w:rsid w:val="00512941"/>
    <w:rsid w:val="0051690D"/>
    <w:rsid w:val="00521345"/>
    <w:rsid w:val="00521363"/>
    <w:rsid w:val="005217B1"/>
    <w:rsid w:val="005271DC"/>
    <w:rsid w:val="00530E77"/>
    <w:rsid w:val="00537ADC"/>
    <w:rsid w:val="00541366"/>
    <w:rsid w:val="0054152D"/>
    <w:rsid w:val="00541C82"/>
    <w:rsid w:val="00543CA9"/>
    <w:rsid w:val="00544BC3"/>
    <w:rsid w:val="00544EF6"/>
    <w:rsid w:val="005550CD"/>
    <w:rsid w:val="005600E5"/>
    <w:rsid w:val="0056258F"/>
    <w:rsid w:val="005720E8"/>
    <w:rsid w:val="00572467"/>
    <w:rsid w:val="00573AE3"/>
    <w:rsid w:val="00574F28"/>
    <w:rsid w:val="005770A7"/>
    <w:rsid w:val="00580BC9"/>
    <w:rsid w:val="00583BE8"/>
    <w:rsid w:val="0058600F"/>
    <w:rsid w:val="00592ED0"/>
    <w:rsid w:val="005971E5"/>
    <w:rsid w:val="005A42A9"/>
    <w:rsid w:val="005A5827"/>
    <w:rsid w:val="005A5873"/>
    <w:rsid w:val="005A73DC"/>
    <w:rsid w:val="005A76F0"/>
    <w:rsid w:val="005B4F55"/>
    <w:rsid w:val="005B5787"/>
    <w:rsid w:val="005B5F8F"/>
    <w:rsid w:val="005B7E9E"/>
    <w:rsid w:val="005C025A"/>
    <w:rsid w:val="005C5A1E"/>
    <w:rsid w:val="005C5F26"/>
    <w:rsid w:val="005D231F"/>
    <w:rsid w:val="005E7930"/>
    <w:rsid w:val="005F03B2"/>
    <w:rsid w:val="005F1D7C"/>
    <w:rsid w:val="00605C85"/>
    <w:rsid w:val="006076B2"/>
    <w:rsid w:val="00610846"/>
    <w:rsid w:val="00612369"/>
    <w:rsid w:val="00615010"/>
    <w:rsid w:val="00616219"/>
    <w:rsid w:val="006202B2"/>
    <w:rsid w:val="00627270"/>
    <w:rsid w:val="0063251E"/>
    <w:rsid w:val="00635231"/>
    <w:rsid w:val="00636189"/>
    <w:rsid w:val="0064365F"/>
    <w:rsid w:val="006478D1"/>
    <w:rsid w:val="006573A0"/>
    <w:rsid w:val="00660CEB"/>
    <w:rsid w:val="006654DF"/>
    <w:rsid w:val="00667A4E"/>
    <w:rsid w:val="006715B0"/>
    <w:rsid w:val="00671CD9"/>
    <w:rsid w:val="00673FDF"/>
    <w:rsid w:val="00680132"/>
    <w:rsid w:val="00683048"/>
    <w:rsid w:val="00691449"/>
    <w:rsid w:val="006914AA"/>
    <w:rsid w:val="006936EE"/>
    <w:rsid w:val="00693FF4"/>
    <w:rsid w:val="00697A62"/>
    <w:rsid w:val="006A2453"/>
    <w:rsid w:val="006A4A75"/>
    <w:rsid w:val="006B6A81"/>
    <w:rsid w:val="006C04B1"/>
    <w:rsid w:val="006C1E1F"/>
    <w:rsid w:val="006C3A03"/>
    <w:rsid w:val="006C3BA6"/>
    <w:rsid w:val="006C5680"/>
    <w:rsid w:val="006C6220"/>
    <w:rsid w:val="006D48FF"/>
    <w:rsid w:val="006E1E73"/>
    <w:rsid w:val="006F3CDA"/>
    <w:rsid w:val="006F4E81"/>
    <w:rsid w:val="006F5BE1"/>
    <w:rsid w:val="00701AFE"/>
    <w:rsid w:val="00712581"/>
    <w:rsid w:val="00713EBF"/>
    <w:rsid w:val="00715B21"/>
    <w:rsid w:val="00716200"/>
    <w:rsid w:val="007168B5"/>
    <w:rsid w:val="007226DF"/>
    <w:rsid w:val="00722F11"/>
    <w:rsid w:val="007237F4"/>
    <w:rsid w:val="007240AB"/>
    <w:rsid w:val="007260FE"/>
    <w:rsid w:val="00731881"/>
    <w:rsid w:val="0073724A"/>
    <w:rsid w:val="007436CE"/>
    <w:rsid w:val="007448C8"/>
    <w:rsid w:val="00744F45"/>
    <w:rsid w:val="0074724C"/>
    <w:rsid w:val="00747620"/>
    <w:rsid w:val="00751FED"/>
    <w:rsid w:val="007563C6"/>
    <w:rsid w:val="0077029D"/>
    <w:rsid w:val="007904EC"/>
    <w:rsid w:val="00791A83"/>
    <w:rsid w:val="007A4E78"/>
    <w:rsid w:val="007A5763"/>
    <w:rsid w:val="007B5742"/>
    <w:rsid w:val="007C2A5A"/>
    <w:rsid w:val="007D5DEC"/>
    <w:rsid w:val="007D684E"/>
    <w:rsid w:val="007E0070"/>
    <w:rsid w:val="007E18A1"/>
    <w:rsid w:val="007E4D39"/>
    <w:rsid w:val="007E7EE9"/>
    <w:rsid w:val="007F0844"/>
    <w:rsid w:val="007F3BF5"/>
    <w:rsid w:val="007F587B"/>
    <w:rsid w:val="00803CDB"/>
    <w:rsid w:val="008128DA"/>
    <w:rsid w:val="008128F4"/>
    <w:rsid w:val="00812FA6"/>
    <w:rsid w:val="00820135"/>
    <w:rsid w:val="008207E1"/>
    <w:rsid w:val="008208D0"/>
    <w:rsid w:val="008229CF"/>
    <w:rsid w:val="00824279"/>
    <w:rsid w:val="00826834"/>
    <w:rsid w:val="00855B74"/>
    <w:rsid w:val="00855D5E"/>
    <w:rsid w:val="0085647B"/>
    <w:rsid w:val="00856540"/>
    <w:rsid w:val="00860466"/>
    <w:rsid w:val="00862460"/>
    <w:rsid w:val="00866B3C"/>
    <w:rsid w:val="00885187"/>
    <w:rsid w:val="00885FFB"/>
    <w:rsid w:val="00886670"/>
    <w:rsid w:val="00894019"/>
    <w:rsid w:val="008952A5"/>
    <w:rsid w:val="00896FD5"/>
    <w:rsid w:val="00897263"/>
    <w:rsid w:val="008A3375"/>
    <w:rsid w:val="008C228D"/>
    <w:rsid w:val="008E557A"/>
    <w:rsid w:val="008F1A09"/>
    <w:rsid w:val="008F363D"/>
    <w:rsid w:val="008F3E57"/>
    <w:rsid w:val="008F400E"/>
    <w:rsid w:val="008F459F"/>
    <w:rsid w:val="008F4809"/>
    <w:rsid w:val="00901753"/>
    <w:rsid w:val="00904ACE"/>
    <w:rsid w:val="009110EF"/>
    <w:rsid w:val="009126AC"/>
    <w:rsid w:val="0091545D"/>
    <w:rsid w:val="0093067A"/>
    <w:rsid w:val="00935C28"/>
    <w:rsid w:val="00936E55"/>
    <w:rsid w:val="0094151A"/>
    <w:rsid w:val="00960E9D"/>
    <w:rsid w:val="00962632"/>
    <w:rsid w:val="00964E1D"/>
    <w:rsid w:val="009675DA"/>
    <w:rsid w:val="00971C17"/>
    <w:rsid w:val="00977EAF"/>
    <w:rsid w:val="00996D69"/>
    <w:rsid w:val="009A1211"/>
    <w:rsid w:val="009A3765"/>
    <w:rsid w:val="009C44BD"/>
    <w:rsid w:val="009C7541"/>
    <w:rsid w:val="009D2F6C"/>
    <w:rsid w:val="009D61EE"/>
    <w:rsid w:val="009D6ED2"/>
    <w:rsid w:val="009F7BCD"/>
    <w:rsid w:val="00A0407F"/>
    <w:rsid w:val="00A101DE"/>
    <w:rsid w:val="00A11578"/>
    <w:rsid w:val="00A136C3"/>
    <w:rsid w:val="00A14F62"/>
    <w:rsid w:val="00A1729B"/>
    <w:rsid w:val="00A21BBD"/>
    <w:rsid w:val="00A30980"/>
    <w:rsid w:val="00A30E0D"/>
    <w:rsid w:val="00A31356"/>
    <w:rsid w:val="00A3267C"/>
    <w:rsid w:val="00A33F3D"/>
    <w:rsid w:val="00A47ABA"/>
    <w:rsid w:val="00A50A05"/>
    <w:rsid w:val="00A51CF3"/>
    <w:rsid w:val="00A53C18"/>
    <w:rsid w:val="00A53CCD"/>
    <w:rsid w:val="00A61452"/>
    <w:rsid w:val="00A664DF"/>
    <w:rsid w:val="00A8282C"/>
    <w:rsid w:val="00A8452E"/>
    <w:rsid w:val="00A86EA5"/>
    <w:rsid w:val="00A87AAE"/>
    <w:rsid w:val="00A9374C"/>
    <w:rsid w:val="00A97E39"/>
    <w:rsid w:val="00AA1BC1"/>
    <w:rsid w:val="00AA34E9"/>
    <w:rsid w:val="00AA48D6"/>
    <w:rsid w:val="00AA7A1F"/>
    <w:rsid w:val="00AB01C0"/>
    <w:rsid w:val="00AB590A"/>
    <w:rsid w:val="00AC17E1"/>
    <w:rsid w:val="00AD419F"/>
    <w:rsid w:val="00AE1784"/>
    <w:rsid w:val="00AE1B6C"/>
    <w:rsid w:val="00AF0817"/>
    <w:rsid w:val="00AF3A91"/>
    <w:rsid w:val="00AF63C4"/>
    <w:rsid w:val="00AF6FAC"/>
    <w:rsid w:val="00B06A42"/>
    <w:rsid w:val="00B06D63"/>
    <w:rsid w:val="00B10E3F"/>
    <w:rsid w:val="00B1263E"/>
    <w:rsid w:val="00B128FA"/>
    <w:rsid w:val="00B15D4C"/>
    <w:rsid w:val="00B24FD3"/>
    <w:rsid w:val="00B27160"/>
    <w:rsid w:val="00B30810"/>
    <w:rsid w:val="00B316D3"/>
    <w:rsid w:val="00B5126F"/>
    <w:rsid w:val="00B55E48"/>
    <w:rsid w:val="00B64130"/>
    <w:rsid w:val="00B65F78"/>
    <w:rsid w:val="00B72795"/>
    <w:rsid w:val="00B76D7F"/>
    <w:rsid w:val="00B779F6"/>
    <w:rsid w:val="00B8280F"/>
    <w:rsid w:val="00B90825"/>
    <w:rsid w:val="00B95B44"/>
    <w:rsid w:val="00BA4B21"/>
    <w:rsid w:val="00BA5CA4"/>
    <w:rsid w:val="00BB529B"/>
    <w:rsid w:val="00BB53DC"/>
    <w:rsid w:val="00BC153D"/>
    <w:rsid w:val="00BC45D5"/>
    <w:rsid w:val="00BD3070"/>
    <w:rsid w:val="00BE3FD7"/>
    <w:rsid w:val="00BE479D"/>
    <w:rsid w:val="00BE527E"/>
    <w:rsid w:val="00BE77E2"/>
    <w:rsid w:val="00BF1308"/>
    <w:rsid w:val="00BF3F0C"/>
    <w:rsid w:val="00BF42F7"/>
    <w:rsid w:val="00BF6C95"/>
    <w:rsid w:val="00C02F3E"/>
    <w:rsid w:val="00C058EF"/>
    <w:rsid w:val="00C06BD3"/>
    <w:rsid w:val="00C07831"/>
    <w:rsid w:val="00C15E88"/>
    <w:rsid w:val="00C16949"/>
    <w:rsid w:val="00C2757E"/>
    <w:rsid w:val="00C36999"/>
    <w:rsid w:val="00C376F2"/>
    <w:rsid w:val="00C4584F"/>
    <w:rsid w:val="00C5223A"/>
    <w:rsid w:val="00C52FD6"/>
    <w:rsid w:val="00C541A8"/>
    <w:rsid w:val="00C56C4E"/>
    <w:rsid w:val="00C62B67"/>
    <w:rsid w:val="00C62B6D"/>
    <w:rsid w:val="00C630BE"/>
    <w:rsid w:val="00C744D8"/>
    <w:rsid w:val="00C75B05"/>
    <w:rsid w:val="00C76C4E"/>
    <w:rsid w:val="00C86B04"/>
    <w:rsid w:val="00C92A37"/>
    <w:rsid w:val="00C94FF7"/>
    <w:rsid w:val="00C96B5D"/>
    <w:rsid w:val="00CB5066"/>
    <w:rsid w:val="00CB79F4"/>
    <w:rsid w:val="00CC119A"/>
    <w:rsid w:val="00CC24EB"/>
    <w:rsid w:val="00CC3BDF"/>
    <w:rsid w:val="00CD21CF"/>
    <w:rsid w:val="00CD35AA"/>
    <w:rsid w:val="00CD496D"/>
    <w:rsid w:val="00CE3482"/>
    <w:rsid w:val="00CE6746"/>
    <w:rsid w:val="00CF09D3"/>
    <w:rsid w:val="00CF1EF1"/>
    <w:rsid w:val="00CF2EF4"/>
    <w:rsid w:val="00CF56EA"/>
    <w:rsid w:val="00D01C8F"/>
    <w:rsid w:val="00D02D2A"/>
    <w:rsid w:val="00D03E17"/>
    <w:rsid w:val="00D10FBC"/>
    <w:rsid w:val="00D25629"/>
    <w:rsid w:val="00D316A1"/>
    <w:rsid w:val="00D34AFC"/>
    <w:rsid w:val="00D352A7"/>
    <w:rsid w:val="00D471CD"/>
    <w:rsid w:val="00D471DB"/>
    <w:rsid w:val="00D54C3A"/>
    <w:rsid w:val="00D604AB"/>
    <w:rsid w:val="00D60E45"/>
    <w:rsid w:val="00D61B65"/>
    <w:rsid w:val="00D63D77"/>
    <w:rsid w:val="00D650B4"/>
    <w:rsid w:val="00D65BDC"/>
    <w:rsid w:val="00D66A06"/>
    <w:rsid w:val="00D7010E"/>
    <w:rsid w:val="00D70931"/>
    <w:rsid w:val="00D81923"/>
    <w:rsid w:val="00D9050F"/>
    <w:rsid w:val="00D95309"/>
    <w:rsid w:val="00DA0983"/>
    <w:rsid w:val="00DA7607"/>
    <w:rsid w:val="00DB6350"/>
    <w:rsid w:val="00DC44A5"/>
    <w:rsid w:val="00DC596B"/>
    <w:rsid w:val="00DC64EE"/>
    <w:rsid w:val="00DD105C"/>
    <w:rsid w:val="00DD2DE6"/>
    <w:rsid w:val="00DD5E34"/>
    <w:rsid w:val="00DD7766"/>
    <w:rsid w:val="00DD7D61"/>
    <w:rsid w:val="00DE0CE1"/>
    <w:rsid w:val="00DE3D9F"/>
    <w:rsid w:val="00DE7292"/>
    <w:rsid w:val="00DF1E70"/>
    <w:rsid w:val="00DF7520"/>
    <w:rsid w:val="00DF7C02"/>
    <w:rsid w:val="00E01746"/>
    <w:rsid w:val="00E031CD"/>
    <w:rsid w:val="00E065C5"/>
    <w:rsid w:val="00E105FB"/>
    <w:rsid w:val="00E12EC2"/>
    <w:rsid w:val="00E13EED"/>
    <w:rsid w:val="00E1408D"/>
    <w:rsid w:val="00E15CE6"/>
    <w:rsid w:val="00E215B6"/>
    <w:rsid w:val="00E23AC8"/>
    <w:rsid w:val="00E254DA"/>
    <w:rsid w:val="00E263DD"/>
    <w:rsid w:val="00E30C7B"/>
    <w:rsid w:val="00E30D04"/>
    <w:rsid w:val="00E3292C"/>
    <w:rsid w:val="00E3313C"/>
    <w:rsid w:val="00E41E2E"/>
    <w:rsid w:val="00E43C26"/>
    <w:rsid w:val="00E4724A"/>
    <w:rsid w:val="00E4732B"/>
    <w:rsid w:val="00E5480D"/>
    <w:rsid w:val="00E550C4"/>
    <w:rsid w:val="00E57F99"/>
    <w:rsid w:val="00E608A6"/>
    <w:rsid w:val="00E60968"/>
    <w:rsid w:val="00E6431B"/>
    <w:rsid w:val="00E659C7"/>
    <w:rsid w:val="00E80521"/>
    <w:rsid w:val="00E84326"/>
    <w:rsid w:val="00E86A94"/>
    <w:rsid w:val="00E95542"/>
    <w:rsid w:val="00E97275"/>
    <w:rsid w:val="00EA3225"/>
    <w:rsid w:val="00EA567C"/>
    <w:rsid w:val="00EB4BCC"/>
    <w:rsid w:val="00EC3F49"/>
    <w:rsid w:val="00EC4B2E"/>
    <w:rsid w:val="00EC5440"/>
    <w:rsid w:val="00ED291E"/>
    <w:rsid w:val="00ED4309"/>
    <w:rsid w:val="00EE1642"/>
    <w:rsid w:val="00EE3BAA"/>
    <w:rsid w:val="00EE718A"/>
    <w:rsid w:val="00EE773D"/>
    <w:rsid w:val="00EF2AF3"/>
    <w:rsid w:val="00F00478"/>
    <w:rsid w:val="00F10030"/>
    <w:rsid w:val="00F13A8F"/>
    <w:rsid w:val="00F14B3E"/>
    <w:rsid w:val="00F15CF0"/>
    <w:rsid w:val="00F2150F"/>
    <w:rsid w:val="00F218B8"/>
    <w:rsid w:val="00F41230"/>
    <w:rsid w:val="00F43960"/>
    <w:rsid w:val="00F52001"/>
    <w:rsid w:val="00F53BF8"/>
    <w:rsid w:val="00F6503C"/>
    <w:rsid w:val="00F718A2"/>
    <w:rsid w:val="00F73FB7"/>
    <w:rsid w:val="00F75774"/>
    <w:rsid w:val="00F83D8A"/>
    <w:rsid w:val="00F9535B"/>
    <w:rsid w:val="00FA06B9"/>
    <w:rsid w:val="00FA07C1"/>
    <w:rsid w:val="00FA2BCC"/>
    <w:rsid w:val="00FB5081"/>
    <w:rsid w:val="00FC1586"/>
    <w:rsid w:val="00FC2AB1"/>
    <w:rsid w:val="00FC445C"/>
    <w:rsid w:val="00FC716C"/>
    <w:rsid w:val="00FD1222"/>
    <w:rsid w:val="00FD63F9"/>
    <w:rsid w:val="00FD7D82"/>
    <w:rsid w:val="00FE2B2F"/>
    <w:rsid w:val="00FF43BC"/>
    <w:rsid w:val="00FF4783"/>
    <w:rsid w:val="00FF4C74"/>
    <w:rsid w:val="00FF6CCA"/>
    <w:rsid w:val="00FF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66290"/>
  <w15:docId w15:val="{FF384B94-F6FE-4018-9F1B-007DB7FDB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B76D7F"/>
    <w:pPr>
      <w:keepNext/>
      <w:outlineLvl w:val="0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76D7F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Marquedecommentaire">
    <w:name w:val="annotation reference"/>
    <w:semiHidden/>
    <w:rsid w:val="00B76D7F"/>
    <w:rPr>
      <w:sz w:val="16"/>
    </w:rPr>
  </w:style>
  <w:style w:type="paragraph" w:styleId="Commentaire">
    <w:name w:val="annotation text"/>
    <w:basedOn w:val="Normal"/>
    <w:link w:val="CommentaireCar"/>
    <w:semiHidden/>
    <w:rsid w:val="00B76D7F"/>
  </w:style>
  <w:style w:type="character" w:customStyle="1" w:styleId="CommentaireCar">
    <w:name w:val="Commentaire Car"/>
    <w:basedOn w:val="Policepardfaut"/>
    <w:link w:val="Commentaire"/>
    <w:semiHidden/>
    <w:rsid w:val="00B76D7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B76D7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76D7F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B76D7F"/>
  </w:style>
  <w:style w:type="paragraph" w:styleId="Textedebulles">
    <w:name w:val="Balloon Text"/>
    <w:basedOn w:val="Normal"/>
    <w:link w:val="TextedebullesCar"/>
    <w:uiPriority w:val="99"/>
    <w:semiHidden/>
    <w:unhideWhenUsed/>
    <w:rsid w:val="00B76D7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D7F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B19C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B19C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E4724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06A4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06A42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content-bloc-long3">
    <w:name w:val="content-bloc-long3"/>
    <w:basedOn w:val="Policepardfaut"/>
    <w:rsid w:val="00A11578"/>
    <w:rPr>
      <w:vanish w:val="0"/>
      <w:webHidden w:val="0"/>
      <w:specVanish w:val="0"/>
    </w:rPr>
  </w:style>
  <w:style w:type="character" w:customStyle="1" w:styleId="content-bloc-long">
    <w:name w:val="content-bloc-long"/>
    <w:basedOn w:val="Policepardfaut"/>
    <w:rsid w:val="006076B2"/>
  </w:style>
  <w:style w:type="paragraph" w:styleId="Listepuces">
    <w:name w:val="List Bullet"/>
    <w:basedOn w:val="Normal"/>
    <w:uiPriority w:val="99"/>
    <w:unhideWhenUsed/>
    <w:rsid w:val="004C7416"/>
    <w:pPr>
      <w:numPr>
        <w:numId w:val="1"/>
      </w:numPr>
      <w:contextualSpacing/>
    </w:pPr>
  </w:style>
  <w:style w:type="character" w:styleId="Lienhypertexte">
    <w:name w:val="Hyperlink"/>
    <w:basedOn w:val="Policepardfaut"/>
    <w:uiPriority w:val="99"/>
    <w:unhideWhenUsed/>
    <w:rsid w:val="00C4584F"/>
    <w:rPr>
      <w:color w:val="0000FF" w:themeColor="hyperlink"/>
      <w:u w:val="single"/>
    </w:rPr>
  </w:style>
  <w:style w:type="paragraph" w:customStyle="1" w:styleId="Default">
    <w:name w:val="Default"/>
    <w:rsid w:val="00667A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markedcontent">
    <w:name w:val="markedcontent"/>
    <w:basedOn w:val="Policepardfaut"/>
    <w:rsid w:val="003C1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899776\AppData\Local\Temp\f2d5fdfb-6604-4afc-ba69-ce000556b2fa_DCE.zip.2fa\DCE\Modele_Questions_Repons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Modele_Questions_Reponses.dotx</Template>
  <TotalTime>2106</TotalTime>
  <Pages>2</Pages>
  <Words>65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SAI Equipe Projet Informatique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ROWARCH Guillaume</dc:creator>
  <cp:lastModifiedBy>HUOT DELPHINE</cp:lastModifiedBy>
  <cp:revision>41</cp:revision>
  <cp:lastPrinted>2022-02-10T16:08:00Z</cp:lastPrinted>
  <dcterms:created xsi:type="dcterms:W3CDTF">2024-07-05T11:10:00Z</dcterms:created>
  <dcterms:modified xsi:type="dcterms:W3CDTF">2026-03-12T15:58:00Z</dcterms:modified>
</cp:coreProperties>
</file>